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5B856" w14:textId="77777777" w:rsidR="001D18DF" w:rsidRDefault="001D18DF" w:rsidP="001D18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FRENSSH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1BAD5D43" w14:textId="77777777" w:rsidR="001D18DF" w:rsidRDefault="001D18DF" w:rsidP="001D18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Spurrier.</w:t>
      </w:r>
    </w:p>
    <w:p w14:paraId="64DF98A6" w14:textId="77777777" w:rsidR="001D18DF" w:rsidRDefault="001D18DF" w:rsidP="001D18DF">
      <w:pPr>
        <w:pStyle w:val="NoSpacing"/>
        <w:rPr>
          <w:rFonts w:cs="Times New Roman"/>
          <w:szCs w:val="24"/>
        </w:rPr>
      </w:pPr>
    </w:p>
    <w:p w14:paraId="70EFF2D1" w14:textId="77777777" w:rsidR="001D18DF" w:rsidRDefault="001D18DF" w:rsidP="001D18DF">
      <w:pPr>
        <w:pStyle w:val="NoSpacing"/>
        <w:rPr>
          <w:rFonts w:cs="Times New Roman"/>
          <w:szCs w:val="24"/>
        </w:rPr>
      </w:pPr>
    </w:p>
    <w:p w14:paraId="404325F3" w14:textId="77777777" w:rsidR="001D18DF" w:rsidRDefault="001D18DF" w:rsidP="001D18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>He made a plaint of debt against Thomas Waryn of Hatfield Broad Oak,</w:t>
      </w:r>
    </w:p>
    <w:p w14:paraId="6B13B603" w14:textId="77777777" w:rsidR="001D18DF" w:rsidRDefault="001D18DF" w:rsidP="001D18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Essex(q.v.).</w:t>
      </w:r>
    </w:p>
    <w:p w14:paraId="6E3A9004" w14:textId="77777777" w:rsidR="001D18DF" w:rsidRDefault="001D18DF" w:rsidP="001D18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F5F85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57B3DE44" w14:textId="77777777" w:rsidR="001D18DF" w:rsidRDefault="001D18DF" w:rsidP="001D18DF">
      <w:pPr>
        <w:pStyle w:val="NoSpacing"/>
        <w:rPr>
          <w:rFonts w:cs="Times New Roman"/>
          <w:szCs w:val="24"/>
        </w:rPr>
      </w:pPr>
    </w:p>
    <w:p w14:paraId="2A62B770" w14:textId="77777777" w:rsidR="001D18DF" w:rsidRDefault="001D18DF" w:rsidP="001D18DF">
      <w:pPr>
        <w:pStyle w:val="NoSpacing"/>
        <w:rPr>
          <w:rFonts w:cs="Times New Roman"/>
          <w:szCs w:val="24"/>
        </w:rPr>
      </w:pPr>
    </w:p>
    <w:p w14:paraId="28240A46" w14:textId="77777777" w:rsidR="001D18DF" w:rsidRDefault="001D18DF" w:rsidP="001D18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May 2024</w:t>
      </w:r>
    </w:p>
    <w:p w14:paraId="72BD50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BEB5C" w14:textId="77777777" w:rsidR="001D18DF" w:rsidRDefault="001D18DF" w:rsidP="009139A6">
      <w:r>
        <w:separator/>
      </w:r>
    </w:p>
  </w:endnote>
  <w:endnote w:type="continuationSeparator" w:id="0">
    <w:p w14:paraId="4E313DE6" w14:textId="77777777" w:rsidR="001D18DF" w:rsidRDefault="001D18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D5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57E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59E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04302" w14:textId="77777777" w:rsidR="001D18DF" w:rsidRDefault="001D18DF" w:rsidP="009139A6">
      <w:r>
        <w:separator/>
      </w:r>
    </w:p>
  </w:footnote>
  <w:footnote w:type="continuationSeparator" w:id="0">
    <w:p w14:paraId="7F7BEA05" w14:textId="77777777" w:rsidR="001D18DF" w:rsidRDefault="001D18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082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04F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E23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8DF"/>
    <w:rsid w:val="000666E0"/>
    <w:rsid w:val="001D18DF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F06C2"/>
  <w15:chartTrackingRefBased/>
  <w15:docId w15:val="{58CC66E0-565A-454A-9AD3-2DFA7C43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D18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2024-05-30T11:04:00Z</dcterms:created>
  <dcterms:modified xsi:type="dcterms:W3CDTF">2024-05-30T11:04:00Z</dcterms:modified>
</cp:coreProperties>
</file>